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1974D2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1974D2">
              <w:t>апреля</w:t>
            </w:r>
            <w:r>
              <w:t xml:space="preserve"> 20</w:t>
            </w:r>
            <w:r w:rsidR="00E62846">
              <w:t>2</w:t>
            </w:r>
            <w:r w:rsidR="00870EA2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1974D2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870EA2">
              <w:rPr>
                <w:sz w:val="20"/>
                <w:szCs w:val="20"/>
              </w:rPr>
              <w:t>0</w:t>
            </w:r>
            <w:r w:rsidR="001974D2">
              <w:rPr>
                <w:sz w:val="20"/>
                <w:szCs w:val="20"/>
              </w:rPr>
              <w:t>4</w:t>
            </w:r>
            <w:r w:rsidRPr="00E62846">
              <w:rPr>
                <w:sz w:val="20"/>
                <w:szCs w:val="20"/>
              </w:rPr>
              <w:t>.202</w:t>
            </w:r>
            <w:r w:rsidR="00870EA2">
              <w:rPr>
                <w:sz w:val="20"/>
                <w:szCs w:val="20"/>
              </w:rPr>
              <w:t>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4249AF" w:rsidP="00BC5CC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646056">
              <w:rPr>
                <w:sz w:val="20"/>
                <w:szCs w:val="20"/>
              </w:rPr>
              <w:t>.05</w:t>
            </w:r>
            <w:r w:rsidR="00870EA2"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485FE5">
            <w:pPr>
              <w:pStyle w:val="ConsPlusNormal"/>
            </w:pPr>
            <w:r>
              <w:t xml:space="preserve">Наименование главного распорядителя бюджетных средств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646056" w:rsidP="00E62846">
            <w:pPr>
              <w:jc w:val="center"/>
            </w:pPr>
            <w:r>
              <w:t xml:space="preserve">Комитет по финансам </w:t>
            </w:r>
            <w:proofErr w:type="gramStart"/>
            <w:r>
              <w:t>г</w:t>
            </w:r>
            <w:proofErr w:type="gramEnd"/>
            <w:r>
              <w:t>. 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Рубцовске», </w:t>
            </w:r>
            <w:r w:rsidR="00D00FFE" w:rsidRPr="00D00FFE">
              <w:rPr>
                <w:sz w:val="20"/>
                <w:szCs w:val="20"/>
                <w:lang w:eastAsia="en-US"/>
              </w:rPr>
              <w:t>Подпрограмма 2. «Развитие системы подготовки спортивного резерва и спорта высших достижений в городе Рубцовске»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057110325200Р6099612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E62846" w:rsidP="005730F5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Проведение спортивно-массовых мероприятий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25200Р6099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5577C5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D2FF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3"/>
        <w:gridCol w:w="929"/>
        <w:gridCol w:w="929"/>
        <w:gridCol w:w="929"/>
        <w:gridCol w:w="845"/>
        <w:gridCol w:w="448"/>
        <w:gridCol w:w="725"/>
        <w:gridCol w:w="782"/>
        <w:gridCol w:w="725"/>
        <w:gridCol w:w="782"/>
        <w:gridCol w:w="782"/>
        <w:gridCol w:w="814"/>
        <w:gridCol w:w="660"/>
        <w:gridCol w:w="1365"/>
        <w:gridCol w:w="962"/>
        <w:gridCol w:w="1108"/>
        <w:gridCol w:w="808"/>
        <w:gridCol w:w="808"/>
      </w:tblGrid>
      <w:tr w:rsidR="004C22C2" w:rsidRPr="007F09D2" w:rsidTr="00021488">
        <w:tc>
          <w:tcPr>
            <w:tcW w:w="86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2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9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10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2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7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16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021488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4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0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0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1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6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6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0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0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0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021488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021488">
        <w:tc>
          <w:tcPr>
            <w:tcW w:w="86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2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2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2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4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1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6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6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0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0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0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5730F5" w:rsidRPr="007F09D2" w:rsidTr="00021488">
        <w:tc>
          <w:tcPr>
            <w:tcW w:w="1792" w:type="dxa"/>
            <w:gridSpan w:val="2"/>
            <w:vAlign w:val="center"/>
          </w:tcPr>
          <w:p w:rsidR="005730F5" w:rsidRPr="007F09D2" w:rsidRDefault="005730F5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29" w:type="dxa"/>
            <w:vAlign w:val="center"/>
          </w:tcPr>
          <w:p w:rsidR="005730F5" w:rsidRPr="007F09D2" w:rsidRDefault="005730F5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9" w:type="dxa"/>
            <w:vAlign w:val="center"/>
          </w:tcPr>
          <w:p w:rsidR="005730F5" w:rsidRPr="007F09D2" w:rsidRDefault="005730F5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vAlign w:val="center"/>
          </w:tcPr>
          <w:p w:rsidR="005730F5" w:rsidRPr="007F09D2" w:rsidRDefault="005730F5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5730F5" w:rsidRPr="007F09D2" w:rsidRDefault="005730F5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5730F5" w:rsidRPr="004D2FF1" w:rsidRDefault="004D2FF1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82" w:type="dxa"/>
            <w:vAlign w:val="center"/>
          </w:tcPr>
          <w:p w:rsidR="005730F5" w:rsidRPr="004D2FF1" w:rsidRDefault="004D2FF1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5" w:type="dxa"/>
            <w:vAlign w:val="center"/>
          </w:tcPr>
          <w:p w:rsidR="005730F5" w:rsidRPr="004D2FF1" w:rsidRDefault="004D2FF1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2" w:type="dxa"/>
            <w:vAlign w:val="center"/>
          </w:tcPr>
          <w:p w:rsidR="005730F5" w:rsidRPr="004D2FF1" w:rsidRDefault="004D2FF1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2" w:type="dxa"/>
            <w:vAlign w:val="center"/>
          </w:tcPr>
          <w:p w:rsidR="005730F5" w:rsidRPr="004D2FF1" w:rsidRDefault="00870EA2" w:rsidP="003964E8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9</w:t>
            </w:r>
          </w:p>
        </w:tc>
        <w:tc>
          <w:tcPr>
            <w:tcW w:w="814" w:type="dxa"/>
            <w:vAlign w:val="center"/>
          </w:tcPr>
          <w:p w:rsidR="005730F5" w:rsidRPr="004D2FF1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-</w:t>
            </w:r>
          </w:p>
        </w:tc>
        <w:tc>
          <w:tcPr>
            <w:tcW w:w="660" w:type="dxa"/>
            <w:vAlign w:val="center"/>
          </w:tcPr>
          <w:p w:rsidR="005730F5" w:rsidRPr="004D2FF1" w:rsidRDefault="005730F5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X</w:t>
            </w:r>
          </w:p>
        </w:tc>
        <w:tc>
          <w:tcPr>
            <w:tcW w:w="1365" w:type="dxa"/>
            <w:vAlign w:val="center"/>
          </w:tcPr>
          <w:p w:rsidR="005730F5" w:rsidRPr="004D2FF1" w:rsidRDefault="005730F5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X</w:t>
            </w:r>
          </w:p>
        </w:tc>
        <w:tc>
          <w:tcPr>
            <w:tcW w:w="962" w:type="dxa"/>
            <w:vAlign w:val="center"/>
          </w:tcPr>
          <w:p w:rsidR="005730F5" w:rsidRPr="004D2FF1" w:rsidRDefault="004D2FF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790000</w:t>
            </w:r>
            <w:r w:rsidR="005730F5" w:rsidRPr="004D2FF1">
              <w:rPr>
                <w:sz w:val="20"/>
                <w:szCs w:val="20"/>
              </w:rPr>
              <w:t>,00</w:t>
            </w:r>
          </w:p>
        </w:tc>
        <w:tc>
          <w:tcPr>
            <w:tcW w:w="1108" w:type="dxa"/>
            <w:vAlign w:val="center"/>
          </w:tcPr>
          <w:p w:rsidR="005730F5" w:rsidRPr="004D2FF1" w:rsidRDefault="005730F5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5730F5" w:rsidRPr="004D2FF1" w:rsidRDefault="004D2FF1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301087,00</w:t>
            </w:r>
          </w:p>
        </w:tc>
        <w:tc>
          <w:tcPr>
            <w:tcW w:w="808" w:type="dxa"/>
            <w:vAlign w:val="center"/>
          </w:tcPr>
          <w:p w:rsidR="005730F5" w:rsidRPr="004D2FF1" w:rsidRDefault="004D2FF1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301087,00</w:t>
            </w:r>
          </w:p>
        </w:tc>
      </w:tr>
      <w:tr w:rsidR="001974D2" w:rsidRPr="007F09D2" w:rsidTr="00021488">
        <w:tc>
          <w:tcPr>
            <w:tcW w:w="863" w:type="dxa"/>
            <w:vMerge w:val="restart"/>
            <w:vAlign w:val="center"/>
          </w:tcPr>
          <w:p w:rsidR="001974D2" w:rsidRPr="007F09D2" w:rsidRDefault="001974D2" w:rsidP="001974D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ДО «СШ «Рубцовск»</w:t>
            </w:r>
          </w:p>
        </w:tc>
        <w:tc>
          <w:tcPr>
            <w:tcW w:w="929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спортивно-массовых меропри</w:t>
            </w:r>
            <w:r>
              <w:rPr>
                <w:sz w:val="20"/>
                <w:szCs w:val="20"/>
              </w:rPr>
              <w:lastRenderedPageBreak/>
              <w:t>ятий</w:t>
            </w:r>
          </w:p>
        </w:tc>
        <w:tc>
          <w:tcPr>
            <w:tcW w:w="929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29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45" w:type="dxa"/>
            <w:vAlign w:val="center"/>
          </w:tcPr>
          <w:p w:rsidR="001974D2" w:rsidRPr="007F09D2" w:rsidRDefault="001974D2" w:rsidP="00F31A1B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1974D2" w:rsidRPr="007F09D2" w:rsidRDefault="001974D2" w:rsidP="00F31A1B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2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5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2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2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0" w:type="dxa"/>
            <w:vAlign w:val="center"/>
          </w:tcPr>
          <w:p w:rsidR="001974D2" w:rsidRPr="007F09D2" w:rsidRDefault="001974D2" w:rsidP="00C75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C75481">
              <w:rPr>
                <w:sz w:val="20"/>
                <w:szCs w:val="20"/>
              </w:rPr>
              <w:t>6</w:t>
            </w:r>
          </w:p>
        </w:tc>
        <w:tc>
          <w:tcPr>
            <w:tcW w:w="1365" w:type="dxa"/>
            <w:vAlign w:val="center"/>
          </w:tcPr>
          <w:p w:rsidR="001974D2" w:rsidRPr="007F09D2" w:rsidRDefault="001974D2" w:rsidP="00C75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C75481">
              <w:rPr>
                <w:sz w:val="20"/>
                <w:szCs w:val="20"/>
              </w:rPr>
              <w:t>6</w:t>
            </w:r>
          </w:p>
        </w:tc>
        <w:tc>
          <w:tcPr>
            <w:tcW w:w="962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650000,00</w:t>
            </w:r>
          </w:p>
        </w:tc>
        <w:tc>
          <w:tcPr>
            <w:tcW w:w="1108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1974D2" w:rsidRPr="007F09D2" w:rsidRDefault="00C75481" w:rsidP="0015047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289805,00</w:t>
            </w:r>
          </w:p>
        </w:tc>
        <w:tc>
          <w:tcPr>
            <w:tcW w:w="808" w:type="dxa"/>
            <w:vAlign w:val="center"/>
          </w:tcPr>
          <w:p w:rsidR="001974D2" w:rsidRPr="007F09D2" w:rsidRDefault="00C75481" w:rsidP="0015047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289805,00</w:t>
            </w:r>
          </w:p>
        </w:tc>
      </w:tr>
      <w:tr w:rsidR="001974D2" w:rsidRPr="007F09D2" w:rsidTr="00021488">
        <w:trPr>
          <w:trHeight w:val="2133"/>
        </w:trPr>
        <w:tc>
          <w:tcPr>
            <w:tcW w:w="0" w:type="auto"/>
            <w:vMerge/>
          </w:tcPr>
          <w:p w:rsidR="001974D2" w:rsidRPr="007F09D2" w:rsidRDefault="001974D2" w:rsidP="00F31A1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1974D2" w:rsidRPr="007F09D2" w:rsidRDefault="001974D2" w:rsidP="00C75481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29" w:type="dxa"/>
            <w:vAlign w:val="center"/>
          </w:tcPr>
          <w:p w:rsidR="001974D2" w:rsidRPr="007F09D2" w:rsidRDefault="001974D2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29" w:type="dxa"/>
            <w:vAlign w:val="center"/>
          </w:tcPr>
          <w:p w:rsidR="001974D2" w:rsidRPr="007F09D2" w:rsidRDefault="001974D2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5" w:type="dxa"/>
            <w:vAlign w:val="center"/>
          </w:tcPr>
          <w:p w:rsidR="001974D2" w:rsidRPr="007F09D2" w:rsidRDefault="001974D2" w:rsidP="00F31A1B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1974D2" w:rsidRPr="007F09D2" w:rsidRDefault="001974D2" w:rsidP="00F31A1B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5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2" w:type="dxa"/>
            <w:vAlign w:val="center"/>
          </w:tcPr>
          <w:p w:rsidR="001974D2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0" w:type="dxa"/>
            <w:vAlign w:val="center"/>
          </w:tcPr>
          <w:p w:rsidR="001974D2" w:rsidRPr="007F09D2" w:rsidRDefault="001974D2" w:rsidP="00C75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C75481">
              <w:rPr>
                <w:sz w:val="20"/>
                <w:szCs w:val="20"/>
              </w:rPr>
              <w:t>6</w:t>
            </w:r>
          </w:p>
        </w:tc>
        <w:tc>
          <w:tcPr>
            <w:tcW w:w="1365" w:type="dxa"/>
            <w:vAlign w:val="center"/>
          </w:tcPr>
          <w:p w:rsidR="001974D2" w:rsidRPr="007F09D2" w:rsidRDefault="001974D2" w:rsidP="00C75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C75481">
              <w:rPr>
                <w:sz w:val="20"/>
                <w:szCs w:val="20"/>
              </w:rPr>
              <w:t>6</w:t>
            </w:r>
          </w:p>
        </w:tc>
        <w:tc>
          <w:tcPr>
            <w:tcW w:w="962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8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1974D2" w:rsidRPr="007F09D2" w:rsidRDefault="001974D2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C75481" w:rsidRPr="007F09D2" w:rsidTr="00021488">
        <w:trPr>
          <w:trHeight w:val="375"/>
        </w:trPr>
        <w:tc>
          <w:tcPr>
            <w:tcW w:w="0" w:type="auto"/>
            <w:vMerge/>
          </w:tcPr>
          <w:p w:rsidR="00C75481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C75481" w:rsidRPr="007F09D2" w:rsidRDefault="00C75481" w:rsidP="00C75481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29" w:type="dxa"/>
            <w:vAlign w:val="center"/>
          </w:tcPr>
          <w:p w:rsidR="00C75481" w:rsidRPr="007F09D2" w:rsidRDefault="00C75481" w:rsidP="00C75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29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5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0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30.09.2026</w:t>
            </w:r>
          </w:p>
        </w:tc>
        <w:tc>
          <w:tcPr>
            <w:tcW w:w="1365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30.09.2026</w:t>
            </w:r>
          </w:p>
        </w:tc>
        <w:tc>
          <w:tcPr>
            <w:tcW w:w="962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8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C75481" w:rsidRPr="007F09D2" w:rsidTr="00021488">
        <w:trPr>
          <w:trHeight w:val="1942"/>
        </w:trPr>
        <w:tc>
          <w:tcPr>
            <w:tcW w:w="0" w:type="auto"/>
            <w:vMerge/>
          </w:tcPr>
          <w:p w:rsidR="00C75481" w:rsidRPr="007F09D2" w:rsidRDefault="00C75481" w:rsidP="00F31A1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C75481" w:rsidRPr="007F09D2" w:rsidRDefault="00C75481" w:rsidP="00C75481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29" w:type="dxa"/>
            <w:vAlign w:val="center"/>
          </w:tcPr>
          <w:p w:rsidR="00C75481" w:rsidRPr="007F09D2" w:rsidRDefault="00C75481" w:rsidP="00C75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КТ-0000000003</w:t>
            </w:r>
          </w:p>
        </w:tc>
        <w:tc>
          <w:tcPr>
            <w:tcW w:w="929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5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5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0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31.12.2026</w:t>
            </w:r>
          </w:p>
        </w:tc>
        <w:tc>
          <w:tcPr>
            <w:tcW w:w="1365" w:type="dxa"/>
            <w:vAlign w:val="center"/>
          </w:tcPr>
          <w:p w:rsidR="00C75481" w:rsidRPr="007F09D2" w:rsidRDefault="00C75481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31.12.2026</w:t>
            </w:r>
          </w:p>
        </w:tc>
        <w:tc>
          <w:tcPr>
            <w:tcW w:w="962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8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C75481" w:rsidRPr="007F09D2" w:rsidRDefault="00C75481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021488" w:rsidRPr="007F09D2" w:rsidTr="00021488">
        <w:tc>
          <w:tcPr>
            <w:tcW w:w="863" w:type="dxa"/>
            <w:vMerge w:val="restart"/>
            <w:vAlign w:val="center"/>
          </w:tcPr>
          <w:p w:rsidR="00021488" w:rsidRPr="007F09D2" w:rsidRDefault="00021488" w:rsidP="00C75481">
            <w:pPr>
              <w:pStyle w:val="ConsPlusNorma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МБУ</w:t>
            </w:r>
            <w:proofErr w:type="spellEnd"/>
            <w:r>
              <w:rPr>
                <w:sz w:val="20"/>
                <w:szCs w:val="20"/>
              </w:rPr>
              <w:t xml:space="preserve"> ДО «</w:t>
            </w:r>
            <w:proofErr w:type="spellStart"/>
            <w:r>
              <w:rPr>
                <w:sz w:val="20"/>
                <w:szCs w:val="20"/>
              </w:rPr>
              <w:t>СШ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Юбилейеый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929" w:type="dxa"/>
            <w:vAlign w:val="center"/>
          </w:tcPr>
          <w:p w:rsidR="00021488" w:rsidRPr="007F09D2" w:rsidRDefault="00021488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спортивно-</w:t>
            </w:r>
            <w:r>
              <w:rPr>
                <w:sz w:val="20"/>
                <w:szCs w:val="20"/>
              </w:rPr>
              <w:lastRenderedPageBreak/>
              <w:t>массовых мероприятий</w:t>
            </w:r>
          </w:p>
        </w:tc>
        <w:tc>
          <w:tcPr>
            <w:tcW w:w="929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29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45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021488" w:rsidRPr="004D2FF1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3</w:t>
            </w:r>
          </w:p>
        </w:tc>
        <w:tc>
          <w:tcPr>
            <w:tcW w:w="782" w:type="dxa"/>
            <w:vAlign w:val="center"/>
          </w:tcPr>
          <w:p w:rsidR="00021488" w:rsidRPr="004D2FF1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3</w:t>
            </w:r>
          </w:p>
        </w:tc>
        <w:tc>
          <w:tcPr>
            <w:tcW w:w="725" w:type="dxa"/>
            <w:vAlign w:val="center"/>
          </w:tcPr>
          <w:p w:rsidR="00021488" w:rsidRPr="004D2FF1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1</w:t>
            </w:r>
          </w:p>
        </w:tc>
        <w:tc>
          <w:tcPr>
            <w:tcW w:w="782" w:type="dxa"/>
            <w:vAlign w:val="center"/>
          </w:tcPr>
          <w:p w:rsidR="00021488" w:rsidRPr="004D2FF1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1</w:t>
            </w:r>
          </w:p>
        </w:tc>
        <w:tc>
          <w:tcPr>
            <w:tcW w:w="782" w:type="dxa"/>
            <w:vAlign w:val="center"/>
          </w:tcPr>
          <w:p w:rsidR="00021488" w:rsidRPr="004D2FF1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2</w:t>
            </w:r>
          </w:p>
        </w:tc>
        <w:tc>
          <w:tcPr>
            <w:tcW w:w="814" w:type="dxa"/>
            <w:vAlign w:val="center"/>
          </w:tcPr>
          <w:p w:rsidR="00021488" w:rsidRPr="004D2FF1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X</w:t>
            </w:r>
          </w:p>
        </w:tc>
        <w:tc>
          <w:tcPr>
            <w:tcW w:w="660" w:type="dxa"/>
            <w:vAlign w:val="center"/>
          </w:tcPr>
          <w:p w:rsidR="00021488" w:rsidRPr="004D2FF1" w:rsidRDefault="00021488" w:rsidP="00C75481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31.12.2026</w:t>
            </w:r>
          </w:p>
        </w:tc>
        <w:tc>
          <w:tcPr>
            <w:tcW w:w="1365" w:type="dxa"/>
            <w:vAlign w:val="center"/>
          </w:tcPr>
          <w:p w:rsidR="00021488" w:rsidRPr="004D2FF1" w:rsidRDefault="00021488" w:rsidP="00C75481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31.12.2026</w:t>
            </w:r>
          </w:p>
        </w:tc>
        <w:tc>
          <w:tcPr>
            <w:tcW w:w="962" w:type="dxa"/>
            <w:vAlign w:val="center"/>
          </w:tcPr>
          <w:p w:rsidR="00021488" w:rsidRPr="004D2FF1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140000,00</w:t>
            </w:r>
          </w:p>
        </w:tc>
        <w:tc>
          <w:tcPr>
            <w:tcW w:w="1108" w:type="dxa"/>
            <w:vAlign w:val="center"/>
          </w:tcPr>
          <w:p w:rsidR="00021488" w:rsidRPr="004D2FF1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021488" w:rsidRPr="004D2FF1" w:rsidRDefault="00021488" w:rsidP="00E3388C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11882,00</w:t>
            </w:r>
          </w:p>
        </w:tc>
        <w:tc>
          <w:tcPr>
            <w:tcW w:w="808" w:type="dxa"/>
            <w:vAlign w:val="center"/>
          </w:tcPr>
          <w:p w:rsidR="00021488" w:rsidRPr="004D2FF1" w:rsidRDefault="00021488" w:rsidP="00E3388C">
            <w:pPr>
              <w:pStyle w:val="ConsPlusNormal"/>
              <w:rPr>
                <w:sz w:val="20"/>
                <w:szCs w:val="20"/>
              </w:rPr>
            </w:pPr>
            <w:r w:rsidRPr="004D2FF1">
              <w:rPr>
                <w:sz w:val="20"/>
                <w:szCs w:val="20"/>
              </w:rPr>
              <w:t>11882,00</w:t>
            </w:r>
          </w:p>
        </w:tc>
      </w:tr>
      <w:tr w:rsidR="00021488" w:rsidRPr="007F09D2" w:rsidTr="00021488">
        <w:trPr>
          <w:trHeight w:val="2429"/>
        </w:trPr>
        <w:tc>
          <w:tcPr>
            <w:tcW w:w="0" w:type="auto"/>
            <w:vMerge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021488" w:rsidRDefault="00021488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  <w:p w:rsidR="00021488" w:rsidRPr="007F09D2" w:rsidRDefault="00021488" w:rsidP="004C22C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29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5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5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2" w:type="dxa"/>
            <w:vAlign w:val="center"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4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0" w:type="dxa"/>
            <w:vAlign w:val="center"/>
          </w:tcPr>
          <w:p w:rsidR="00021488" w:rsidRPr="007F09D2" w:rsidRDefault="00021488" w:rsidP="0002148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30.06.2026</w:t>
            </w:r>
          </w:p>
        </w:tc>
        <w:tc>
          <w:tcPr>
            <w:tcW w:w="1365" w:type="dxa"/>
            <w:vAlign w:val="center"/>
          </w:tcPr>
          <w:p w:rsidR="00021488" w:rsidRPr="007F09D2" w:rsidRDefault="00021488" w:rsidP="0002148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30.06.2026</w:t>
            </w:r>
          </w:p>
        </w:tc>
        <w:tc>
          <w:tcPr>
            <w:tcW w:w="962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8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021488" w:rsidRPr="007F09D2" w:rsidRDefault="00021488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021488" w:rsidRPr="007F09D2" w:rsidTr="00021488">
        <w:trPr>
          <w:trHeight w:val="113"/>
        </w:trPr>
        <w:tc>
          <w:tcPr>
            <w:tcW w:w="0" w:type="auto"/>
            <w:vMerge/>
          </w:tcPr>
          <w:p w:rsidR="00021488" w:rsidRPr="007F09D2" w:rsidRDefault="00021488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021488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  <w:p w:rsidR="00021488" w:rsidRPr="007F09D2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021488" w:rsidRPr="007F09D2" w:rsidRDefault="00021488" w:rsidP="0002148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29" w:type="dxa"/>
            <w:vAlign w:val="center"/>
          </w:tcPr>
          <w:p w:rsidR="00021488" w:rsidRPr="007F09D2" w:rsidRDefault="00021488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5" w:type="dxa"/>
            <w:vAlign w:val="center"/>
          </w:tcPr>
          <w:p w:rsidR="00021488" w:rsidRPr="007F09D2" w:rsidRDefault="00021488" w:rsidP="002C4248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8" w:type="dxa"/>
            <w:vAlign w:val="center"/>
          </w:tcPr>
          <w:p w:rsidR="00021488" w:rsidRPr="007F09D2" w:rsidRDefault="00021488" w:rsidP="002C4248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5" w:type="dxa"/>
            <w:vAlign w:val="center"/>
          </w:tcPr>
          <w:p w:rsidR="00021488" w:rsidRPr="007F09D2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021488" w:rsidRPr="007F09D2" w:rsidRDefault="00021488" w:rsidP="002C424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021488" w:rsidRPr="007F09D2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2" w:type="dxa"/>
            <w:vAlign w:val="center"/>
          </w:tcPr>
          <w:p w:rsidR="00021488" w:rsidRPr="007F09D2" w:rsidRDefault="00021488" w:rsidP="002C424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021488" w:rsidRPr="007F09D2" w:rsidRDefault="00021488" w:rsidP="002C424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021488" w:rsidRPr="007F09D2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0" w:type="dxa"/>
            <w:vAlign w:val="center"/>
          </w:tcPr>
          <w:p w:rsidR="00021488" w:rsidRPr="007F09D2" w:rsidRDefault="00021488" w:rsidP="004D2FF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  <w:r w:rsidR="004D2FF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.2026</w:t>
            </w:r>
          </w:p>
        </w:tc>
        <w:tc>
          <w:tcPr>
            <w:tcW w:w="1365" w:type="dxa"/>
            <w:vAlign w:val="center"/>
          </w:tcPr>
          <w:p w:rsidR="00021488" w:rsidRPr="007F09D2" w:rsidRDefault="00021488" w:rsidP="004D2FF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  <w:r w:rsidR="004D2FF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.2026</w:t>
            </w:r>
          </w:p>
        </w:tc>
        <w:tc>
          <w:tcPr>
            <w:tcW w:w="962" w:type="dxa"/>
            <w:vAlign w:val="center"/>
          </w:tcPr>
          <w:p w:rsidR="00021488" w:rsidRPr="007F09D2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8" w:type="dxa"/>
            <w:vAlign w:val="center"/>
          </w:tcPr>
          <w:p w:rsidR="00021488" w:rsidRPr="007F09D2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021488" w:rsidRPr="007F09D2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8" w:type="dxa"/>
            <w:vAlign w:val="center"/>
          </w:tcPr>
          <w:p w:rsidR="00021488" w:rsidRPr="007F09D2" w:rsidRDefault="00021488" w:rsidP="002C4248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37B" w:rsidRDefault="00D2237B">
      <w:r>
        <w:separator/>
      </w:r>
    </w:p>
  </w:endnote>
  <w:endnote w:type="continuationSeparator" w:id="0">
    <w:p w:rsidR="00D2237B" w:rsidRDefault="00D22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0F1647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37B" w:rsidRDefault="00D2237B">
      <w:r>
        <w:separator/>
      </w:r>
    </w:p>
  </w:footnote>
  <w:footnote w:type="continuationSeparator" w:id="0">
    <w:p w:rsidR="00D2237B" w:rsidRDefault="00D22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0F1647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0F1647">
    <w:pPr>
      <w:pStyle w:val="a5"/>
      <w:jc w:val="right"/>
    </w:pPr>
    <w:fldSimple w:instr=" PAGE   \* MERGEFORMAT ">
      <w:r w:rsidR="004249AF">
        <w:rPr>
          <w:noProof/>
        </w:rPr>
        <w:t>7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1488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2D6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1647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4A4B"/>
    <w:rsid w:val="00185FB1"/>
    <w:rsid w:val="001904D2"/>
    <w:rsid w:val="0019624B"/>
    <w:rsid w:val="001974D2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4728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49AF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A39FC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2FF1"/>
    <w:rsid w:val="004D345F"/>
    <w:rsid w:val="004D41B4"/>
    <w:rsid w:val="004D5154"/>
    <w:rsid w:val="004D6491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137"/>
    <w:rsid w:val="0053769C"/>
    <w:rsid w:val="005376E0"/>
    <w:rsid w:val="005446D7"/>
    <w:rsid w:val="00547DDD"/>
    <w:rsid w:val="00551289"/>
    <w:rsid w:val="00557155"/>
    <w:rsid w:val="005577C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46056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2936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6BCE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26EA"/>
    <w:rsid w:val="007C325D"/>
    <w:rsid w:val="007C3939"/>
    <w:rsid w:val="007D10C3"/>
    <w:rsid w:val="007D672A"/>
    <w:rsid w:val="007D687C"/>
    <w:rsid w:val="007D77A9"/>
    <w:rsid w:val="007D7D7D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0EA2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07D4E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57B05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06F"/>
    <w:rsid w:val="00AC0CAB"/>
    <w:rsid w:val="00AC30A5"/>
    <w:rsid w:val="00AC5932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6F76"/>
    <w:rsid w:val="00B97EE6"/>
    <w:rsid w:val="00BA083F"/>
    <w:rsid w:val="00BA0CB1"/>
    <w:rsid w:val="00BA10E4"/>
    <w:rsid w:val="00BB1888"/>
    <w:rsid w:val="00BB47E5"/>
    <w:rsid w:val="00BC132C"/>
    <w:rsid w:val="00BC1402"/>
    <w:rsid w:val="00BC3D72"/>
    <w:rsid w:val="00BC5CCA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5481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0FFE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237B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6087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7947D-3F56-40EC-99D4-F85B0759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79</TotalTime>
  <Pages>7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5926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10</cp:revision>
  <cp:lastPrinted>2025-02-07T06:18:00Z</cp:lastPrinted>
  <dcterms:created xsi:type="dcterms:W3CDTF">2025-04-18T04:37:00Z</dcterms:created>
  <dcterms:modified xsi:type="dcterms:W3CDTF">2026-05-07T02:11:00Z</dcterms:modified>
</cp:coreProperties>
</file>